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737062DE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91704B"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bookmarkStart w:id="0" w:name="_GoBack"/>
      <w:r w:rsidR="0083476E" w:rsidRPr="0083476E">
        <w:rPr>
          <w:rFonts w:ascii="Arial" w:hAnsi="Arial" w:cs="Arial"/>
          <w:b/>
          <w:sz w:val="24"/>
        </w:rPr>
        <w:t>R1-1712791</w:t>
      </w:r>
      <w:bookmarkEnd w:id="0"/>
    </w:p>
    <w:p w14:paraId="13C19C48" w14:textId="107E991D" w:rsidR="00FD45CD" w:rsidRPr="00DA12F7" w:rsidRDefault="0091704B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 w:rsidRPr="0083476E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762F1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>25</w:t>
      </w:r>
      <w:r w:rsidR="00E762F1" w:rsidRPr="00E762F1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5DDC9309" w:rsidR="00FD45CD" w:rsidRPr="00DA12F7" w:rsidRDefault="0091704B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 w:rsidR="00E762F1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04BEBBD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91704B">
        <w:rPr>
          <w:rFonts w:ascii="Arial" w:hAnsi="Arial"/>
          <w:sz w:val="24"/>
        </w:rPr>
        <w:t>5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E762F1">
        <w:rPr>
          <w:rFonts w:ascii="Arial" w:hAnsi="Arial"/>
          <w:sz w:val="24"/>
        </w:rPr>
        <w:t>5</w:t>
      </w:r>
      <w:r w:rsidR="001E4B8F">
        <w:rPr>
          <w:rFonts w:ascii="Arial" w:hAnsi="Arial"/>
          <w:sz w:val="24"/>
        </w:rPr>
        <w:t>.3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5AD1EF6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E762F1">
        <w:rPr>
          <w:rFonts w:ascii="Arial" w:hAnsi="Arial"/>
          <w:sz w:val="22"/>
        </w:rPr>
        <w:t>sPU</w:t>
      </w:r>
      <w:r w:rsidR="00DC0554">
        <w:rPr>
          <w:rFonts w:ascii="Arial" w:hAnsi="Arial"/>
          <w:sz w:val="22"/>
        </w:rPr>
        <w:t>S</w:t>
      </w:r>
      <w:r w:rsidR="00E762F1">
        <w:rPr>
          <w:rFonts w:ascii="Arial" w:hAnsi="Arial"/>
          <w:sz w:val="22"/>
        </w:rPr>
        <w:t>CH Power Control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CE42CD6" w14:textId="1FE2B245" w:rsidR="00374CFA" w:rsidRDefault="00E762F1" w:rsidP="005F0987">
      <w:pPr>
        <w:rPr>
          <w:lang w:val="en-GB"/>
        </w:rPr>
      </w:pPr>
      <w:r>
        <w:rPr>
          <w:lang w:val="en-GB"/>
        </w:rPr>
        <w:t>In legacy LTE, the transmit power for P</w:t>
      </w:r>
      <w:r w:rsidR="00FF4054">
        <w:rPr>
          <w:lang w:val="en-GB"/>
        </w:rPr>
        <w:t>US</w:t>
      </w:r>
      <w:r>
        <w:rPr>
          <w:lang w:val="en-GB"/>
        </w:rPr>
        <w:t xml:space="preserve">CH during subframe </w:t>
      </w:r>
      <m:oMath>
        <m:r>
          <w:rPr>
            <w:rFonts w:ascii="Cambria Math" w:hAnsi="Cambria Math"/>
            <w:lang w:val="en-GB"/>
          </w:rPr>
          <m:t>i</m:t>
        </m:r>
      </m:oMath>
      <w:r w:rsidR="004A2433">
        <w:rPr>
          <w:lang w:val="en-GB"/>
        </w:rPr>
        <w:t xml:space="preserve"> and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given as:</w:t>
      </w:r>
    </w:p>
    <w:p w14:paraId="771C1107" w14:textId="03B1575A" w:rsidR="00E762F1" w:rsidRPr="00E762F1" w:rsidRDefault="001B00DE" w:rsidP="005F0987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log⁡</m:t>
                      </m:r>
                      <m:r>
                        <w:rPr>
                          <w:rFonts w:ascii="Cambria Math" w:hAnsi="Cambria Math"/>
                          <w:lang w:val="en-GB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CMAX,c-linear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PUCCH-linear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(i)),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o-PUSCH,c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(j)+α_c(j) *PL_c 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+10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 xml:space="preserve">log </m:t>
                  </m:r>
                  <m:r>
                    <w:rPr>
                      <w:rFonts w:ascii="Cambria Math" w:hAnsi="Cambria Math"/>
                      <w:lang w:val="en-GB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PUSCH,c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(i))+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val="en-GB"/>
            </w:rPr>
            <m:t xml:space="preserve">. </m:t>
          </m:r>
        </m:oMath>
      </m:oMathPara>
    </w:p>
    <w:p w14:paraId="7B122712" w14:textId="6589C89B" w:rsidR="00E762F1" w:rsidRDefault="00E762F1" w:rsidP="003B1E5D">
      <w:pPr>
        <w:jc w:val="both"/>
        <w:rPr>
          <w:lang w:val="en-GB"/>
        </w:rPr>
      </w:pPr>
      <w:r>
        <w:rPr>
          <w:lang w:val="en-GB"/>
        </w:rPr>
        <w:t xml:space="preserve">The closed-loop parameter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(i)</m:t>
        </m:r>
      </m:oMath>
      <w:r>
        <w:rPr>
          <w:lang w:val="en-GB"/>
        </w:rPr>
        <w:t xml:space="preserve"> is controlled by t</w:t>
      </w:r>
      <w:r w:rsidR="00FF4054">
        <w:rPr>
          <w:lang w:val="en-GB"/>
        </w:rPr>
        <w:t>he eNB through the TPC command within the U</w:t>
      </w:r>
      <w:r>
        <w:rPr>
          <w:lang w:val="en-GB"/>
        </w:rPr>
        <w:t xml:space="preserve">L grant.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o-PUSCH</m:t>
            </m:r>
          </m:sub>
        </m:sSub>
      </m:oMath>
      <w:r w:rsidR="00FF4054">
        <w:rPr>
          <w:lang w:val="en-GB"/>
        </w:rPr>
        <w:t xml:space="preserve"> is indicated to a UE and consists of one cell-specific and one UE-specific component</w:t>
      </w:r>
      <w:r>
        <w:rPr>
          <w:lang w:val="en-GB"/>
        </w:rPr>
        <w:t xml:space="preserve">. Further, </w:t>
      </w:r>
      <m:oMath>
        <m:r>
          <w:rPr>
            <w:rFonts w:ascii="Cambria Math" w:hAnsi="Cambria Math"/>
            <w:lang w:val="en-GB"/>
          </w:rPr>
          <m:t>α</m:t>
        </m:r>
      </m:oMath>
      <w:r w:rsidR="00FF4054">
        <w:rPr>
          <w:lang w:val="en-GB"/>
        </w:rPr>
        <w:t xml:space="preserve"> is used to enable fractional power control. Also,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  <m:ctrlPr>
              <w:rPr>
                <w:rFonts w:ascii="Cambria Math" w:hAnsi="Cambria Math"/>
                <w:lang w:val="en-GB"/>
              </w:rPr>
            </m:ctrlPr>
          </m:e>
          <m:sub>
            <m:r>
              <w:rPr>
                <w:rFonts w:ascii="Cambria Math" w:hAnsi="Cambria Math"/>
                <w:lang w:val="en-GB"/>
              </w:rPr>
              <m:t>TF</m:t>
            </m:r>
          </m:sub>
        </m:sSub>
      </m:oMath>
      <w:r w:rsidR="00FF4054">
        <w:rPr>
          <w:lang w:val="en-GB"/>
        </w:rPr>
        <w:t xml:space="preserve"> is set based on the chosen MCS;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  <m:ctrlPr>
              <w:rPr>
                <w:rFonts w:ascii="Cambria Math" w:hAnsi="Cambria Math"/>
                <w:lang w:val="en-GB"/>
              </w:rPr>
            </m:ctrlPr>
          </m:e>
          <m:sub>
            <m:r>
              <w:rPr>
                <w:rFonts w:ascii="Cambria Math" w:hAnsi="Cambria Math"/>
                <w:lang w:val="en-GB"/>
              </w:rPr>
              <m:t>TF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FF4054">
        <w:rPr>
          <w:lang w:val="en-GB"/>
        </w:rPr>
        <w:t xml:space="preserve">increases the transmit power for higher order modulation schemes and higher coding rates. </w:t>
      </w:r>
    </w:p>
    <w:p w14:paraId="171DC57A" w14:textId="16252E9E" w:rsidR="00354455" w:rsidRDefault="00FF4054" w:rsidP="003B1E5D">
      <w:pPr>
        <w:jc w:val="both"/>
        <w:rPr>
          <w:lang w:val="en-GB"/>
        </w:rPr>
      </w:pPr>
      <w:r>
        <w:rPr>
          <w:lang w:val="en-GB"/>
        </w:rPr>
        <w:t xml:space="preserve">Further, in legacy LTE, </w:t>
      </w:r>
      <w:r w:rsidR="00354455">
        <w:rPr>
          <w:lang w:val="en-GB"/>
        </w:rPr>
        <w:t>the SRS power is controlled via the PUSCH closed-loop parameter.</w:t>
      </w:r>
    </w:p>
    <w:p w14:paraId="2B7A26FC" w14:textId="4C569500" w:rsidR="00354455" w:rsidRPr="005F0987" w:rsidRDefault="00354455" w:rsidP="003B1E5D">
      <w:pPr>
        <w:jc w:val="both"/>
        <w:rPr>
          <w:lang w:val="en-GB"/>
        </w:rPr>
      </w:pPr>
      <w:r>
        <w:rPr>
          <w:lang w:val="en-GB"/>
        </w:rPr>
        <w:t>In this paper, we discuss power control for sPUSCH and sTTI SRS.</w:t>
      </w:r>
    </w:p>
    <w:p w14:paraId="5803F0F8" w14:textId="2D7BB1FD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r w:rsidR="003B1E5D">
        <w:t>sPU</w:t>
      </w:r>
      <w:r w:rsidR="00354455">
        <w:t>S</w:t>
      </w:r>
      <w:r w:rsidR="003B1E5D">
        <w:t>CH Power Control</w:t>
      </w:r>
    </w:p>
    <w:p w14:paraId="0CE1E4B8" w14:textId="77777777" w:rsidR="00B74A6A" w:rsidRDefault="00354455" w:rsidP="00354455">
      <w:pPr>
        <w:jc w:val="both"/>
        <w:rPr>
          <w:lang w:val="en-GB"/>
        </w:rPr>
      </w:pPr>
      <w:r>
        <w:rPr>
          <w:lang w:val="en-GB"/>
        </w:rPr>
        <w:t xml:space="preserve">As shown during the SI, </w:t>
      </w:r>
      <w:r w:rsidR="00B74A6A">
        <w:rPr>
          <w:lang w:val="en-GB"/>
        </w:rPr>
        <w:t>due to its inferior channel estimation quality, sPUSCH is outperformed by a comparable PUSCH. For this reason, it makes sense to configure the sPUSCH open-loop power control parameters separately. Hence, we have:</w:t>
      </w:r>
    </w:p>
    <w:p w14:paraId="58CEA876" w14:textId="2584F0DE" w:rsidR="00DD4A51" w:rsidRDefault="00B74A6A" w:rsidP="00354455">
      <w:pPr>
        <w:jc w:val="both"/>
        <w:rPr>
          <w:b/>
          <w:lang w:val="en-GB"/>
        </w:rPr>
      </w:pPr>
      <w:r w:rsidRPr="00B74A6A">
        <w:rPr>
          <w:b/>
          <w:lang w:val="en-GB"/>
        </w:rPr>
        <w:t xml:space="preserve">Proposal 1: For sPUSCH, the open-loop power control parameters should be defined independent of those of the legacy LTE. </w:t>
      </w:r>
    </w:p>
    <w:p w14:paraId="527200FB" w14:textId="3C46B907" w:rsidR="00B74A6A" w:rsidRDefault="00B74A6A" w:rsidP="00B74A6A">
      <w:pPr>
        <w:jc w:val="both"/>
        <w:rPr>
          <w:lang w:val="en-GB"/>
        </w:rPr>
      </w:pPr>
      <w:r w:rsidRPr="003B1E5D">
        <w:rPr>
          <w:lang w:val="en-GB"/>
        </w:rPr>
        <w:t xml:space="preserve">Moreover, as mentioned above, the closed-loop power control parameter </w:t>
      </w:r>
      <m:oMath>
        <m:r>
          <w:rPr>
            <w:rFonts w:ascii="Cambria Math" w:hAnsi="Cambria Math"/>
            <w:lang w:val="en-GB"/>
          </w:rPr>
          <m:t>f(i)</m:t>
        </m:r>
      </m:oMath>
      <w:r w:rsidRPr="003B1E5D">
        <w:rPr>
          <w:lang w:val="en-GB"/>
        </w:rPr>
        <w:t xml:space="preserve"> is controlled via a TPC command sent in the</w:t>
      </w:r>
      <w:r w:rsidR="0091704B">
        <w:rPr>
          <w:lang w:val="en-GB"/>
        </w:rPr>
        <w:t xml:space="preserve"> </w:t>
      </w:r>
      <w:r>
        <w:rPr>
          <w:lang w:val="en-GB"/>
        </w:rPr>
        <w:t>UL</w:t>
      </w:r>
      <w:r w:rsidRPr="003B1E5D">
        <w:rPr>
          <w:lang w:val="en-GB"/>
        </w:rPr>
        <w:t xml:space="preserve"> grant, and is applied to </w:t>
      </w:r>
      <w:r>
        <w:rPr>
          <w:lang w:val="en-GB"/>
        </w:rPr>
        <w:t>the entire UL subframe. For sPUS</w:t>
      </w:r>
      <w:r w:rsidRPr="003B1E5D">
        <w:rPr>
          <w:lang w:val="en-GB"/>
        </w:rPr>
        <w:t xml:space="preserve">CH, the new closed-loop power control parameter should be defined which </w:t>
      </w:r>
      <w:r>
        <w:rPr>
          <w:lang w:val="en-GB"/>
        </w:rPr>
        <w:t>is sent via sDCI, and is applied to the corresponding UL sTTI.</w:t>
      </w:r>
    </w:p>
    <w:p w14:paraId="7A9C72C0" w14:textId="6DAB0BF0" w:rsidR="00B74A6A" w:rsidRDefault="00B74A6A" w:rsidP="00B74A6A">
      <w:pPr>
        <w:jc w:val="both"/>
        <w:rPr>
          <w:b/>
          <w:lang w:val="en-GB"/>
        </w:rPr>
      </w:pPr>
      <w:r w:rsidRPr="00DD4A51">
        <w:rPr>
          <w:b/>
          <w:lang w:val="en-GB"/>
        </w:rPr>
        <w:t>Proposal 2: The closed-loop power control parameter of sPU</w:t>
      </w:r>
      <w:r>
        <w:rPr>
          <w:b/>
          <w:lang w:val="en-GB"/>
        </w:rPr>
        <w:t>S</w:t>
      </w:r>
      <w:r w:rsidRPr="00DD4A51">
        <w:rPr>
          <w:b/>
          <w:lang w:val="en-GB"/>
        </w:rPr>
        <w:t>CH is controlled via a TPC command within</w:t>
      </w:r>
      <w:r>
        <w:rPr>
          <w:b/>
          <w:lang w:val="en-GB"/>
        </w:rPr>
        <w:t xml:space="preserve"> the UL grant</w:t>
      </w:r>
      <w:r w:rsidRPr="00DD4A51">
        <w:rPr>
          <w:b/>
          <w:lang w:val="en-GB"/>
        </w:rPr>
        <w:t>, and is applied to the corresponding UL sTTI.</w:t>
      </w:r>
    </w:p>
    <w:p w14:paraId="334C08BB" w14:textId="2C65BC01" w:rsidR="00DC3DC1" w:rsidRDefault="00DC3DC1" w:rsidP="001E0A8C">
      <w:pPr>
        <w:jc w:val="both"/>
        <w:rPr>
          <w:lang w:val="en-GB"/>
        </w:rPr>
      </w:pPr>
      <w:r w:rsidRPr="00DC3DC1">
        <w:rPr>
          <w:lang w:val="en-GB"/>
        </w:rPr>
        <w:t xml:space="preserve">Another important issue to consider is power headroom reporting </w:t>
      </w:r>
      <w:r>
        <w:rPr>
          <w:lang w:val="en-GB"/>
        </w:rPr>
        <w:t xml:space="preserve">(PH) </w:t>
      </w:r>
      <w:r w:rsidRPr="00DC3DC1">
        <w:rPr>
          <w:lang w:val="en-GB"/>
        </w:rPr>
        <w:t>when both 1ms TTI and sTTI can be sent concurrently. If the sPU</w:t>
      </w:r>
      <w:r w:rsidR="00B74A6A">
        <w:rPr>
          <w:lang w:val="en-GB"/>
        </w:rPr>
        <w:t>S</w:t>
      </w:r>
      <w:r w:rsidRPr="00DC3DC1">
        <w:rPr>
          <w:lang w:val="en-GB"/>
        </w:rPr>
        <w:t>CH power can change per sTTI over each subframe, PH reporting for 1ms TTI becomes challenging.</w:t>
      </w:r>
      <w:r>
        <w:rPr>
          <w:lang w:val="en-GB"/>
        </w:rPr>
        <w:t xml:space="preserve"> Hence, it should be decided whether TPC command can be applied to each individual sTTI within a subframe or should only be applied once per subframe. The final design is also dependent on whether a dynamic power sharing across 1ms TTI and sTTI is adopted, or the maximum power can semi-statically </w:t>
      </w:r>
      <w:r w:rsidR="00F80224">
        <w:rPr>
          <w:lang w:val="en-GB"/>
        </w:rPr>
        <w:t>be split between them.</w:t>
      </w:r>
    </w:p>
    <w:p w14:paraId="0FBC3493" w14:textId="2C178A3A" w:rsidR="00B74A6A" w:rsidRDefault="00DC3DC1" w:rsidP="001E0A8C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 w:rsidR="00B74A6A">
        <w:rPr>
          <w:b/>
          <w:lang w:val="en-GB"/>
        </w:rPr>
        <w:t xml:space="preserve">the power of each sPUSCH within a subframe can be controlled independently via its associated grant or </w:t>
      </w:r>
      <w:r w:rsidR="00514F6C">
        <w:rPr>
          <w:b/>
          <w:lang w:val="en-GB"/>
        </w:rPr>
        <w:t>should the TPC be applied once per subframe.</w:t>
      </w:r>
    </w:p>
    <w:p w14:paraId="1E1EAF76" w14:textId="2A140B35" w:rsidR="004A2433" w:rsidRDefault="004A2433" w:rsidP="001E0A8C">
      <w:pPr>
        <w:jc w:val="both"/>
        <w:rPr>
          <w:lang w:val="en-GB"/>
        </w:rPr>
      </w:pPr>
      <w:r w:rsidRPr="004A2433">
        <w:rPr>
          <w:lang w:val="en-GB"/>
        </w:rPr>
        <w:t>Another aspect to look at i</w:t>
      </w:r>
      <w:r w:rsidR="0091704B">
        <w:rPr>
          <w:lang w:val="en-GB"/>
        </w:rPr>
        <w:t>s</w:t>
      </w:r>
      <w:r w:rsidRPr="004A2433">
        <w:rPr>
          <w:lang w:val="en-GB"/>
        </w:rPr>
        <w:t xml:space="preserve"> the power control for SRS transmission. </w:t>
      </w:r>
      <w:r>
        <w:rPr>
          <w:lang w:val="en-GB"/>
        </w:rPr>
        <w:t xml:space="preserve">In legacy LTE, the setting of the UE transmit power for the SRS during subframe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 for serving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defined as:</w:t>
      </w:r>
    </w:p>
    <w:p w14:paraId="537EB95D" w14:textId="1D9A41D7" w:rsidR="004A2433" w:rsidRPr="004A2433" w:rsidRDefault="004A2433" w:rsidP="001E0A8C">
      <w:pPr>
        <w:jc w:val="both"/>
        <w:rPr>
          <w:lang w:val="en-GB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GB"/>
            </w:rPr>
            <m:t>min⁡</m:t>
          </m:r>
          <m:r>
            <w:rPr>
              <w:rFonts w:ascii="Cambria Math" w:hAnsi="Cambria Math"/>
              <w:lang w:val="en-GB"/>
            </w:rPr>
            <m:t>{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CMAX,c</m:t>
              </m:r>
            </m:sub>
          </m:sSub>
          <m:r>
            <w:rPr>
              <w:rFonts w:ascii="Cambria Math" w:hAnsi="Cambria Math"/>
              <w:lang w:val="en-GB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SRS-OFFSET,c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m</m:t>
              </m:r>
            </m:e>
          </m:d>
          <m:r>
            <w:rPr>
              <w:rFonts w:ascii="Cambria Math" w:hAnsi="Cambria Math"/>
              <w:lang w:val="en-GB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  <m:ctrlPr>
                    <w:rPr>
                      <w:rFonts w:ascii="Cambria Math" w:hAnsi="Cambria Math"/>
                      <w:lang w:val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  <m:ctrlPr>
                    <w:rPr>
                      <w:rFonts w:ascii="Cambria Math" w:hAnsi="Cambria Math"/>
                      <w:lang w:val="en-GB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SRS,c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O-PUSCH,c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j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j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.P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(i)}.</m:t>
              </m:r>
            </m:e>
          </m:func>
        </m:oMath>
      </m:oMathPara>
    </w:p>
    <w:p w14:paraId="539D2D74" w14:textId="77777777" w:rsidR="00BE766E" w:rsidRDefault="004A2433" w:rsidP="001E0A8C">
      <w:pPr>
        <w:jc w:val="both"/>
        <w:rPr>
          <w:lang w:val="en-GB"/>
        </w:rPr>
      </w:pPr>
      <w:r>
        <w:rPr>
          <w:lang w:val="en-GB"/>
        </w:rPr>
        <w:lastRenderedPageBreak/>
        <w:t>Similar to PUSCH versus sPUSCH power control, since the UE-specific SRS configurations may be different between 1ms SRS and shortened SRS, their open-loop power control parameters should be configured independently. Also, the closed-loop power</w:t>
      </w:r>
      <w:r w:rsidR="00BE766E">
        <w:rPr>
          <w:lang w:val="en-GB"/>
        </w:rPr>
        <w:t xml:space="preserve"> adjustment for shortened SRS should be based on that of the sPUSCH.</w:t>
      </w:r>
    </w:p>
    <w:p w14:paraId="41DC92C6" w14:textId="78BB20E6" w:rsidR="004A2433" w:rsidRPr="00BE766E" w:rsidRDefault="00BE766E" w:rsidP="001E0A8C">
      <w:pPr>
        <w:jc w:val="both"/>
        <w:rPr>
          <w:b/>
          <w:lang w:val="en-GB"/>
        </w:rPr>
      </w:pPr>
      <w:r w:rsidRPr="00BE766E">
        <w:rPr>
          <w:b/>
          <w:lang w:val="en-GB"/>
        </w:rPr>
        <w:t xml:space="preserve">Proposal 4: For sTTI SRS transmission, both the closed-loop as well as the open-loop power control parameters should be configured independent of those of the 1ms TTI. 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13EE0927" w14:textId="77777777" w:rsidR="00B74A6A" w:rsidRPr="00B74A6A" w:rsidRDefault="00B74A6A" w:rsidP="00B74A6A">
      <w:pPr>
        <w:jc w:val="both"/>
        <w:rPr>
          <w:b/>
          <w:lang w:val="en-GB"/>
        </w:rPr>
      </w:pPr>
      <w:r w:rsidRPr="00B74A6A">
        <w:rPr>
          <w:b/>
          <w:lang w:val="en-GB"/>
        </w:rPr>
        <w:t xml:space="preserve">Proposal 1: For sPUSCH, the open-loop power control parameters should be defined independent of those of the legacy LTE. </w:t>
      </w:r>
    </w:p>
    <w:p w14:paraId="588A8C00" w14:textId="3F88E298" w:rsidR="00514F6C" w:rsidRDefault="00514F6C" w:rsidP="00514F6C">
      <w:pPr>
        <w:jc w:val="both"/>
        <w:rPr>
          <w:b/>
          <w:lang w:val="en-GB"/>
        </w:rPr>
      </w:pPr>
      <w:r w:rsidRPr="00DD4A51">
        <w:rPr>
          <w:b/>
          <w:lang w:val="en-GB"/>
        </w:rPr>
        <w:t>Proposal 2: The closed-loop power control parameter of sPU</w:t>
      </w:r>
      <w:r>
        <w:rPr>
          <w:b/>
          <w:lang w:val="en-GB"/>
        </w:rPr>
        <w:t>S</w:t>
      </w:r>
      <w:r w:rsidRPr="00DD4A51">
        <w:rPr>
          <w:b/>
          <w:lang w:val="en-GB"/>
        </w:rPr>
        <w:t>CH is controlled via a TPC command within</w:t>
      </w:r>
      <w:r>
        <w:rPr>
          <w:b/>
          <w:lang w:val="en-GB"/>
        </w:rPr>
        <w:t xml:space="preserve"> the UL grant</w:t>
      </w:r>
      <w:r w:rsidRPr="00DD4A51">
        <w:rPr>
          <w:b/>
          <w:lang w:val="en-GB"/>
        </w:rPr>
        <w:t>, and is applied to the corresponding UL sTTI.</w:t>
      </w:r>
    </w:p>
    <w:p w14:paraId="1C14C2BE" w14:textId="77777777" w:rsidR="00514F6C" w:rsidRDefault="00514F6C" w:rsidP="00514F6C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>
        <w:rPr>
          <w:b/>
          <w:lang w:val="en-GB"/>
        </w:rPr>
        <w:t>the power of each sPUSCH within a subframe can be controlled independently via its associated grant or should the TPC be applied once per subframe.</w:t>
      </w:r>
    </w:p>
    <w:p w14:paraId="122ADF64" w14:textId="77777777" w:rsidR="00BE766E" w:rsidRPr="00BE766E" w:rsidRDefault="00BE766E" w:rsidP="00BE766E">
      <w:pPr>
        <w:jc w:val="both"/>
        <w:rPr>
          <w:b/>
          <w:lang w:val="en-GB"/>
        </w:rPr>
      </w:pPr>
      <w:r w:rsidRPr="00BE766E">
        <w:rPr>
          <w:b/>
          <w:lang w:val="en-GB"/>
        </w:rPr>
        <w:t xml:space="preserve">Proposal 4: For sTTI SRS transmission, both the closed-loop as well as the open-loop power control parameters should be configured independent of those of the 1ms TTI. </w:t>
      </w:r>
    </w:p>
    <w:p w14:paraId="0169C866" w14:textId="77777777" w:rsidR="00514F6C" w:rsidRDefault="00514F6C" w:rsidP="00514F6C">
      <w:pPr>
        <w:jc w:val="both"/>
        <w:rPr>
          <w:b/>
          <w:lang w:val="en-GB"/>
        </w:rPr>
      </w:pP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669DE" w14:textId="77777777" w:rsidR="001B00DE" w:rsidRDefault="001B00DE">
      <w:r>
        <w:separator/>
      </w:r>
    </w:p>
  </w:endnote>
  <w:endnote w:type="continuationSeparator" w:id="0">
    <w:p w14:paraId="3D0D2340" w14:textId="77777777" w:rsidR="001B00DE" w:rsidRDefault="001B00DE">
      <w:r>
        <w:continuationSeparator/>
      </w:r>
    </w:p>
  </w:endnote>
  <w:endnote w:type="continuationNotice" w:id="1">
    <w:p w14:paraId="056FB42E" w14:textId="77777777" w:rsidR="001B00DE" w:rsidRDefault="001B00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7508EC85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476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476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2442A" w14:textId="77777777" w:rsidR="001B00DE" w:rsidRDefault="001B00DE">
      <w:r>
        <w:separator/>
      </w:r>
    </w:p>
  </w:footnote>
  <w:footnote w:type="continuationSeparator" w:id="0">
    <w:p w14:paraId="03F4715A" w14:textId="77777777" w:rsidR="001B00DE" w:rsidRDefault="001B00DE">
      <w:r>
        <w:continuationSeparator/>
      </w:r>
    </w:p>
  </w:footnote>
  <w:footnote w:type="continuationNotice" w:id="1">
    <w:p w14:paraId="3A861656" w14:textId="77777777" w:rsidR="001B00DE" w:rsidRDefault="001B00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2F9F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2B7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0DE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4B8F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07E8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455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5D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2433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4F6C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56A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476E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04B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36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A6A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E766E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231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995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554"/>
    <w:rsid w:val="00DC0BF8"/>
    <w:rsid w:val="00DC0F93"/>
    <w:rsid w:val="00DC16C2"/>
    <w:rsid w:val="00DC1763"/>
    <w:rsid w:val="00DC17C6"/>
    <w:rsid w:val="00DC28A6"/>
    <w:rsid w:val="00DC3BC7"/>
    <w:rsid w:val="00DC3DC1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4A51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2F1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21F4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224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4054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AC44EA-01E6-4F44-984E-B61952B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Qualcomm User</cp:lastModifiedBy>
  <cp:revision>2</cp:revision>
  <cp:lastPrinted>2016-10-06T20:33:00Z</cp:lastPrinted>
  <dcterms:created xsi:type="dcterms:W3CDTF">2017-08-11T22:09:00Z</dcterms:created>
  <dcterms:modified xsi:type="dcterms:W3CDTF">2017-08-11T22:09:00Z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